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9854E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CAPULL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d.1488)</w:t>
      </w:r>
    </w:p>
    <w:p w14:paraId="6F0BCB23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Vicar of Milton Ernest, Bedfordshire.</w:t>
      </w:r>
    </w:p>
    <w:p w14:paraId="327CFAB2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</w:p>
    <w:p w14:paraId="7FAA579A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</w:p>
    <w:p w14:paraId="44EFA016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Oct.1488</w:t>
      </w:r>
      <w:r>
        <w:rPr>
          <w:rFonts w:cs="Times New Roman"/>
          <w:szCs w:val="24"/>
        </w:rPr>
        <w:tab/>
        <w:t>He had died by this date.</w:t>
      </w:r>
    </w:p>
    <w:p w14:paraId="37DD509F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EA1FFF">
        <w:rPr>
          <w:rFonts w:cs="Times New Roman"/>
          <w:sz w:val="20"/>
          <w:szCs w:val="20"/>
        </w:rPr>
        <w:t>(</w:t>
      </w:r>
      <w:hyperlink r:id="rId6" w:history="1">
        <w:r w:rsidRPr="00EA1FFF">
          <w:rPr>
            <w:rStyle w:val="Hyperlink"/>
            <w:rFonts w:cs="Times New Roman"/>
            <w:sz w:val="20"/>
            <w:szCs w:val="20"/>
          </w:rPr>
          <w:t>https://bedsarchives.bedford.gov.uk/CommunityHistories/MiltonErnest/ListOfMiltonErnestVicars.aspx</w:t>
        </w:r>
      </w:hyperlink>
      <w:r w:rsidRPr="00EA1FFF">
        <w:rPr>
          <w:rFonts w:cs="Times New Roman"/>
          <w:sz w:val="20"/>
          <w:szCs w:val="20"/>
        </w:rPr>
        <w:t xml:space="preserve"> )</w:t>
      </w:r>
    </w:p>
    <w:p w14:paraId="406ABB6E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</w:p>
    <w:p w14:paraId="59A5325E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</w:p>
    <w:p w14:paraId="318A1DF6" w14:textId="77777777" w:rsidR="0063616A" w:rsidRDefault="0063616A" w:rsidP="006361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September 2024</w:t>
      </w:r>
    </w:p>
    <w:p w14:paraId="300FD0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F3D49" w14:textId="77777777" w:rsidR="0063616A" w:rsidRDefault="0063616A" w:rsidP="009139A6">
      <w:r>
        <w:separator/>
      </w:r>
    </w:p>
  </w:endnote>
  <w:endnote w:type="continuationSeparator" w:id="0">
    <w:p w14:paraId="39D6977D" w14:textId="77777777" w:rsidR="0063616A" w:rsidRDefault="006361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74B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A6D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EB8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DD9E5" w14:textId="77777777" w:rsidR="0063616A" w:rsidRDefault="0063616A" w:rsidP="009139A6">
      <w:r>
        <w:separator/>
      </w:r>
    </w:p>
  </w:footnote>
  <w:footnote w:type="continuationSeparator" w:id="0">
    <w:p w14:paraId="0DFE96A1" w14:textId="77777777" w:rsidR="0063616A" w:rsidRDefault="006361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D8D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9FF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A7F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6A"/>
    <w:rsid w:val="000666E0"/>
    <w:rsid w:val="002510B7"/>
    <w:rsid w:val="00270799"/>
    <w:rsid w:val="005C130B"/>
    <w:rsid w:val="0063616A"/>
    <w:rsid w:val="00826F5C"/>
    <w:rsid w:val="009139A6"/>
    <w:rsid w:val="009411C2"/>
    <w:rsid w:val="009448BB"/>
    <w:rsid w:val="00947624"/>
    <w:rsid w:val="00A3176C"/>
    <w:rsid w:val="00AE4E18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1B3A5"/>
  <w15:chartTrackingRefBased/>
  <w15:docId w15:val="{F623A7FD-9AFA-4848-AECE-78D1CB615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61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MiltonErnest/ListOfMiltonErnestVica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2024-09-20T20:41:00Z</dcterms:created>
  <dcterms:modified xsi:type="dcterms:W3CDTF">2024-09-20T20:42:00Z</dcterms:modified>
</cp:coreProperties>
</file>